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E3D34" w14:textId="77777777" w:rsidR="00230BD1" w:rsidRDefault="00230BD1" w:rsidP="00230BD1">
      <w:pPr>
        <w:jc w:val="left"/>
        <w:rPr>
          <w:sz w:val="28"/>
          <w:szCs w:val="28"/>
        </w:rPr>
      </w:pPr>
    </w:p>
    <w:p w14:paraId="5C3ECAF5" w14:textId="77777777" w:rsidR="00230BD1" w:rsidRPr="00087F00" w:rsidRDefault="00230BD1" w:rsidP="00230BD1">
      <w:pPr>
        <w:jc w:val="left"/>
        <w:rPr>
          <w:color w:val="1DE800"/>
          <w:sz w:val="28"/>
          <w:szCs w:val="28"/>
        </w:rPr>
      </w:pPr>
      <w:r w:rsidRPr="00087F00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A39238FC0FA3814AA113732D131016A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6FFCF563" w14:textId="307CA1FF" w:rsidR="00230BD1" w:rsidRPr="002528D7" w:rsidRDefault="00230BD1" w:rsidP="00230BD1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Starter Leaver Mover Process: System Access Process</w:t>
          </w:r>
        </w:p>
      </w:sdtContent>
    </w:sdt>
    <w:p w14:paraId="565ED5BE" w14:textId="08995AAD" w:rsidR="00230BD1" w:rsidRPr="002528D7" w:rsidRDefault="00000000" w:rsidP="00230BD1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634A7277CC9FDC43938896C89578D31C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230BD1">
            <w:t>System Access</w:t>
          </w:r>
        </w:sdtContent>
      </w:sdt>
    </w:p>
    <w:p w14:paraId="17BBA669" w14:textId="7CC417BE" w:rsidR="00FC7F36" w:rsidRDefault="00230BD1" w:rsidP="00230BD1">
      <w:pPr>
        <w:spacing w:before="0" w:after="160" w:line="259" w:lineRule="auto"/>
        <w:jc w:val="left"/>
      </w:pPr>
      <w:r>
        <w:br w:type="page"/>
      </w:r>
    </w:p>
    <w:p w14:paraId="14EBBE73" w14:textId="77777777" w:rsidR="00FC7F36" w:rsidRDefault="009D7C26" w:rsidP="009D7C26">
      <w:pPr>
        <w:pStyle w:val="Heading1"/>
        <w:jc w:val="center"/>
      </w:pPr>
      <w:bookmarkStart w:id="0" w:name="_Toc62465626"/>
      <w:r>
        <w:lastRenderedPageBreak/>
        <w:t xml:space="preserve">Document </w:t>
      </w:r>
      <w:r w:rsidR="00FC7F36">
        <w:t>Version Control</w:t>
      </w:r>
      <w:bookmarkEnd w:id="0"/>
    </w:p>
    <w:p w14:paraId="32F5ED03" w14:textId="77777777" w:rsidR="009D7C26" w:rsidRPr="009D7C26" w:rsidRDefault="009D7C26" w:rsidP="009D7C26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4268FE79" w14:textId="77777777" w:rsidTr="00087F00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1F925E83" w14:textId="77777777" w:rsidR="00FC7F36" w:rsidRPr="00A80F01" w:rsidRDefault="00FC7F36" w:rsidP="00635B05">
            <w:pPr>
              <w:rPr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4D4099F0" w14:textId="09CFCA0A" w:rsidR="00FC7F36" w:rsidRPr="00A80F01" w:rsidRDefault="001A5BB8" w:rsidP="001A5BB8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Last Modified 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425E5791" w14:textId="77777777" w:rsidR="00FC7F36" w:rsidRPr="00A80F01" w:rsidRDefault="001A5BB8" w:rsidP="009D7C26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3852252D" w14:textId="77777777" w:rsidR="00FC7F36" w:rsidRPr="00A80F01" w:rsidRDefault="009D7C26" w:rsidP="009D7C26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Document Changes</w:t>
            </w:r>
          </w:p>
        </w:tc>
      </w:tr>
      <w:tr w:rsidR="00FC7F36" w:rsidRPr="00054F1E" w14:paraId="78D956D1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50F73A9A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37900D33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2C571C8B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24EED11F" w14:textId="77777777" w:rsidR="001A5BB8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32DA880D" w14:textId="77777777" w:rsidTr="001A5BB8">
        <w:tc>
          <w:tcPr>
            <w:tcW w:w="747" w:type="dxa"/>
            <w:vAlign w:val="center"/>
          </w:tcPr>
          <w:p w14:paraId="44E497D9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10A2267E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7AB6E44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6B1ECE9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48A05D5A" w14:textId="77777777" w:rsidTr="001A5BB8">
        <w:tc>
          <w:tcPr>
            <w:tcW w:w="747" w:type="dxa"/>
            <w:vAlign w:val="center"/>
          </w:tcPr>
          <w:p w14:paraId="04A239A9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E8AC13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0C22428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195E1034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0519CF52" w14:textId="77777777" w:rsidTr="001A5BB8">
        <w:tc>
          <w:tcPr>
            <w:tcW w:w="747" w:type="dxa"/>
            <w:vAlign w:val="center"/>
          </w:tcPr>
          <w:p w14:paraId="4B2A23F4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2AB234D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1A0DBFE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3245D3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2AB4329F" w14:textId="77777777" w:rsidTr="001A5BB8">
        <w:tc>
          <w:tcPr>
            <w:tcW w:w="747" w:type="dxa"/>
            <w:vAlign w:val="center"/>
          </w:tcPr>
          <w:p w14:paraId="4A332E5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2884B5BD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063CE51C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92E27A7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135E8185" w14:textId="77777777" w:rsidTr="001A5BB8">
        <w:tc>
          <w:tcPr>
            <w:tcW w:w="747" w:type="dxa"/>
            <w:vAlign w:val="center"/>
          </w:tcPr>
          <w:p w14:paraId="5E06C864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45427ADF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22708EFC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532A2872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794BE65C" w14:textId="77777777" w:rsidTr="001A5BB8">
        <w:tc>
          <w:tcPr>
            <w:tcW w:w="747" w:type="dxa"/>
            <w:vAlign w:val="center"/>
          </w:tcPr>
          <w:p w14:paraId="2B9B9892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0B38D6EF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E9A43A7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1F221352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6FD152C0" w14:textId="77777777" w:rsidR="00FC7F36" w:rsidRDefault="00FC7F36" w:rsidP="00FC7F36"/>
    <w:p w14:paraId="4C608F5A" w14:textId="77777777" w:rsidR="00FC7F36" w:rsidRDefault="00FC7F36" w:rsidP="009D7C26">
      <w:pPr>
        <w:pStyle w:val="Heading1"/>
        <w:jc w:val="center"/>
      </w:pPr>
      <w:r>
        <w:br w:type="page"/>
      </w:r>
      <w:bookmarkStart w:id="1" w:name="_Toc62465627"/>
      <w:r w:rsidR="009D7C26">
        <w:lastRenderedPageBreak/>
        <w:t>Document Contents Page</w:t>
      </w:r>
      <w:bookmarkEnd w:id="1"/>
    </w:p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6CB20943" w14:textId="2DD30817" w:rsidR="00562326" w:rsidRDefault="00FC7F36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 w:val="22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62465626" w:history="1">
            <w:r w:rsidR="00562326" w:rsidRPr="0026100A">
              <w:rPr>
                <w:rStyle w:val="Hyperlink"/>
                <w:noProof/>
              </w:rPr>
              <w:t>Document Version Control</w:t>
            </w:r>
            <w:r w:rsidR="00562326">
              <w:rPr>
                <w:noProof/>
                <w:webHidden/>
              </w:rPr>
              <w:tab/>
            </w:r>
            <w:r w:rsidR="00562326">
              <w:rPr>
                <w:noProof/>
                <w:webHidden/>
              </w:rPr>
              <w:fldChar w:fldCharType="begin"/>
            </w:r>
            <w:r w:rsidR="00562326">
              <w:rPr>
                <w:noProof/>
                <w:webHidden/>
              </w:rPr>
              <w:instrText xml:space="preserve"> PAGEREF _Toc62465626 \h </w:instrText>
            </w:r>
            <w:r w:rsidR="00562326">
              <w:rPr>
                <w:noProof/>
                <w:webHidden/>
              </w:rPr>
            </w:r>
            <w:r w:rsidR="00562326">
              <w:rPr>
                <w:noProof/>
                <w:webHidden/>
              </w:rPr>
              <w:fldChar w:fldCharType="separate"/>
            </w:r>
            <w:r w:rsidR="00562326">
              <w:rPr>
                <w:noProof/>
                <w:webHidden/>
              </w:rPr>
              <w:t>2</w:t>
            </w:r>
            <w:r w:rsidR="00562326">
              <w:rPr>
                <w:noProof/>
                <w:webHidden/>
              </w:rPr>
              <w:fldChar w:fldCharType="end"/>
            </w:r>
          </w:hyperlink>
        </w:p>
        <w:p w14:paraId="051A37A5" w14:textId="4994D0AF" w:rsidR="00562326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 w:val="22"/>
              <w:lang w:eastAsia="en-GB"/>
            </w:rPr>
          </w:pPr>
          <w:hyperlink w:anchor="_Toc62465627" w:history="1">
            <w:r w:rsidR="00562326" w:rsidRPr="0026100A">
              <w:rPr>
                <w:rStyle w:val="Hyperlink"/>
                <w:noProof/>
              </w:rPr>
              <w:t>Document Contents Page</w:t>
            </w:r>
            <w:r w:rsidR="00562326">
              <w:rPr>
                <w:noProof/>
                <w:webHidden/>
              </w:rPr>
              <w:tab/>
            </w:r>
            <w:r w:rsidR="00562326">
              <w:rPr>
                <w:noProof/>
                <w:webHidden/>
              </w:rPr>
              <w:fldChar w:fldCharType="begin"/>
            </w:r>
            <w:r w:rsidR="00562326">
              <w:rPr>
                <w:noProof/>
                <w:webHidden/>
              </w:rPr>
              <w:instrText xml:space="preserve"> PAGEREF _Toc62465627 \h </w:instrText>
            </w:r>
            <w:r w:rsidR="00562326">
              <w:rPr>
                <w:noProof/>
                <w:webHidden/>
              </w:rPr>
            </w:r>
            <w:r w:rsidR="00562326">
              <w:rPr>
                <w:noProof/>
                <w:webHidden/>
              </w:rPr>
              <w:fldChar w:fldCharType="separate"/>
            </w:r>
            <w:r w:rsidR="00562326">
              <w:rPr>
                <w:noProof/>
                <w:webHidden/>
              </w:rPr>
              <w:t>3</w:t>
            </w:r>
            <w:r w:rsidR="00562326">
              <w:rPr>
                <w:noProof/>
                <w:webHidden/>
              </w:rPr>
              <w:fldChar w:fldCharType="end"/>
            </w:r>
          </w:hyperlink>
        </w:p>
        <w:p w14:paraId="59D5626C" w14:textId="606919C9" w:rsidR="00562326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 w:val="22"/>
              <w:lang w:eastAsia="en-GB"/>
            </w:rPr>
          </w:pPr>
          <w:hyperlink w:anchor="_Toc62465628" w:history="1">
            <w:r w:rsidR="00562326" w:rsidRPr="0026100A">
              <w:rPr>
                <w:rStyle w:val="Hyperlink"/>
                <w:noProof/>
              </w:rPr>
              <w:t>Starter Leaver Mover Process – System Access</w:t>
            </w:r>
            <w:r w:rsidR="00562326">
              <w:rPr>
                <w:noProof/>
                <w:webHidden/>
              </w:rPr>
              <w:tab/>
            </w:r>
            <w:r w:rsidR="00562326">
              <w:rPr>
                <w:noProof/>
                <w:webHidden/>
              </w:rPr>
              <w:fldChar w:fldCharType="begin"/>
            </w:r>
            <w:r w:rsidR="00562326">
              <w:rPr>
                <w:noProof/>
                <w:webHidden/>
              </w:rPr>
              <w:instrText xml:space="preserve"> PAGEREF _Toc62465628 \h </w:instrText>
            </w:r>
            <w:r w:rsidR="00562326">
              <w:rPr>
                <w:noProof/>
                <w:webHidden/>
              </w:rPr>
            </w:r>
            <w:r w:rsidR="00562326">
              <w:rPr>
                <w:noProof/>
                <w:webHidden/>
              </w:rPr>
              <w:fldChar w:fldCharType="separate"/>
            </w:r>
            <w:r w:rsidR="00562326">
              <w:rPr>
                <w:noProof/>
                <w:webHidden/>
              </w:rPr>
              <w:t>4</w:t>
            </w:r>
            <w:r w:rsidR="00562326">
              <w:rPr>
                <w:noProof/>
                <w:webHidden/>
              </w:rPr>
              <w:fldChar w:fldCharType="end"/>
            </w:r>
          </w:hyperlink>
        </w:p>
        <w:p w14:paraId="6A2DACE3" w14:textId="797CFB2B" w:rsidR="00562326" w:rsidRDefault="00000000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 w:val="22"/>
              <w:lang w:eastAsia="en-GB"/>
            </w:rPr>
          </w:pPr>
          <w:hyperlink w:anchor="_Toc62465629" w:history="1">
            <w:r w:rsidR="00562326" w:rsidRPr="0026100A">
              <w:rPr>
                <w:rStyle w:val="Hyperlink"/>
                <w:noProof/>
              </w:rPr>
              <w:t>The location of the Starter Leaver Mover System Access Form</w:t>
            </w:r>
            <w:r w:rsidR="00562326">
              <w:rPr>
                <w:noProof/>
                <w:webHidden/>
              </w:rPr>
              <w:tab/>
            </w:r>
            <w:r w:rsidR="00562326">
              <w:rPr>
                <w:noProof/>
                <w:webHidden/>
              </w:rPr>
              <w:fldChar w:fldCharType="begin"/>
            </w:r>
            <w:r w:rsidR="00562326">
              <w:rPr>
                <w:noProof/>
                <w:webHidden/>
              </w:rPr>
              <w:instrText xml:space="preserve"> PAGEREF _Toc62465629 \h </w:instrText>
            </w:r>
            <w:r w:rsidR="00562326">
              <w:rPr>
                <w:noProof/>
                <w:webHidden/>
              </w:rPr>
            </w:r>
            <w:r w:rsidR="00562326">
              <w:rPr>
                <w:noProof/>
                <w:webHidden/>
              </w:rPr>
              <w:fldChar w:fldCharType="separate"/>
            </w:r>
            <w:r w:rsidR="00562326">
              <w:rPr>
                <w:noProof/>
                <w:webHidden/>
              </w:rPr>
              <w:t>4</w:t>
            </w:r>
            <w:r w:rsidR="00562326">
              <w:rPr>
                <w:noProof/>
                <w:webHidden/>
              </w:rPr>
              <w:fldChar w:fldCharType="end"/>
            </w:r>
          </w:hyperlink>
        </w:p>
        <w:p w14:paraId="754E70A1" w14:textId="3B7D79AE" w:rsidR="00562326" w:rsidRDefault="00000000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 w:val="22"/>
              <w:lang w:eastAsia="en-GB"/>
            </w:rPr>
          </w:pPr>
          <w:hyperlink w:anchor="_Toc62465630" w:history="1">
            <w:r w:rsidR="00562326" w:rsidRPr="0026100A">
              <w:rPr>
                <w:rStyle w:val="Hyperlink"/>
                <w:noProof/>
              </w:rPr>
              <w:t>1 Complete the Starter Leaver Mover System Access Form</w:t>
            </w:r>
            <w:r w:rsidR="00562326">
              <w:rPr>
                <w:noProof/>
                <w:webHidden/>
              </w:rPr>
              <w:tab/>
            </w:r>
            <w:r w:rsidR="00562326">
              <w:rPr>
                <w:noProof/>
                <w:webHidden/>
              </w:rPr>
              <w:fldChar w:fldCharType="begin"/>
            </w:r>
            <w:r w:rsidR="00562326">
              <w:rPr>
                <w:noProof/>
                <w:webHidden/>
              </w:rPr>
              <w:instrText xml:space="preserve"> PAGEREF _Toc62465630 \h </w:instrText>
            </w:r>
            <w:r w:rsidR="00562326">
              <w:rPr>
                <w:noProof/>
                <w:webHidden/>
              </w:rPr>
            </w:r>
            <w:r w:rsidR="00562326">
              <w:rPr>
                <w:noProof/>
                <w:webHidden/>
              </w:rPr>
              <w:fldChar w:fldCharType="separate"/>
            </w:r>
            <w:r w:rsidR="00562326">
              <w:rPr>
                <w:noProof/>
                <w:webHidden/>
              </w:rPr>
              <w:t>4</w:t>
            </w:r>
            <w:r w:rsidR="00562326">
              <w:rPr>
                <w:noProof/>
                <w:webHidden/>
              </w:rPr>
              <w:fldChar w:fldCharType="end"/>
            </w:r>
          </w:hyperlink>
        </w:p>
        <w:p w14:paraId="5D43CD78" w14:textId="17F735BC" w:rsidR="00562326" w:rsidRDefault="00000000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 w:val="22"/>
              <w:lang w:eastAsia="en-GB"/>
            </w:rPr>
          </w:pPr>
          <w:hyperlink w:anchor="_Toc62465631" w:history="1">
            <w:r w:rsidR="00562326" w:rsidRPr="0026100A">
              <w:rPr>
                <w:rStyle w:val="Hyperlink"/>
                <w:noProof/>
              </w:rPr>
              <w:t>2 Submit the Access Request</w:t>
            </w:r>
            <w:r w:rsidR="00562326">
              <w:rPr>
                <w:noProof/>
                <w:webHidden/>
              </w:rPr>
              <w:tab/>
            </w:r>
            <w:r w:rsidR="00562326">
              <w:rPr>
                <w:noProof/>
                <w:webHidden/>
              </w:rPr>
              <w:fldChar w:fldCharType="begin"/>
            </w:r>
            <w:r w:rsidR="00562326">
              <w:rPr>
                <w:noProof/>
                <w:webHidden/>
              </w:rPr>
              <w:instrText xml:space="preserve"> PAGEREF _Toc62465631 \h </w:instrText>
            </w:r>
            <w:r w:rsidR="00562326">
              <w:rPr>
                <w:noProof/>
                <w:webHidden/>
              </w:rPr>
            </w:r>
            <w:r w:rsidR="00562326">
              <w:rPr>
                <w:noProof/>
                <w:webHidden/>
              </w:rPr>
              <w:fldChar w:fldCharType="separate"/>
            </w:r>
            <w:r w:rsidR="00562326">
              <w:rPr>
                <w:noProof/>
                <w:webHidden/>
              </w:rPr>
              <w:t>4</w:t>
            </w:r>
            <w:r w:rsidR="00562326">
              <w:rPr>
                <w:noProof/>
                <w:webHidden/>
              </w:rPr>
              <w:fldChar w:fldCharType="end"/>
            </w:r>
          </w:hyperlink>
        </w:p>
        <w:p w14:paraId="0D2E4D89" w14:textId="5642D928" w:rsidR="00562326" w:rsidRDefault="00000000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 w:val="22"/>
              <w:lang w:eastAsia="en-GB"/>
            </w:rPr>
          </w:pPr>
          <w:hyperlink w:anchor="_Toc62465632" w:history="1">
            <w:r w:rsidR="00562326" w:rsidRPr="0026100A">
              <w:rPr>
                <w:rStyle w:val="Hyperlink"/>
                <w:noProof/>
              </w:rPr>
              <w:t>3 Approve Access Request</w:t>
            </w:r>
            <w:r w:rsidR="00562326">
              <w:rPr>
                <w:noProof/>
                <w:webHidden/>
              </w:rPr>
              <w:tab/>
            </w:r>
            <w:r w:rsidR="00562326">
              <w:rPr>
                <w:noProof/>
                <w:webHidden/>
              </w:rPr>
              <w:fldChar w:fldCharType="begin"/>
            </w:r>
            <w:r w:rsidR="00562326">
              <w:rPr>
                <w:noProof/>
                <w:webHidden/>
              </w:rPr>
              <w:instrText xml:space="preserve"> PAGEREF _Toc62465632 \h </w:instrText>
            </w:r>
            <w:r w:rsidR="00562326">
              <w:rPr>
                <w:noProof/>
                <w:webHidden/>
              </w:rPr>
            </w:r>
            <w:r w:rsidR="00562326">
              <w:rPr>
                <w:noProof/>
                <w:webHidden/>
              </w:rPr>
              <w:fldChar w:fldCharType="separate"/>
            </w:r>
            <w:r w:rsidR="00562326">
              <w:rPr>
                <w:noProof/>
                <w:webHidden/>
              </w:rPr>
              <w:t>5</w:t>
            </w:r>
            <w:r w:rsidR="00562326">
              <w:rPr>
                <w:noProof/>
                <w:webHidden/>
              </w:rPr>
              <w:fldChar w:fldCharType="end"/>
            </w:r>
          </w:hyperlink>
        </w:p>
        <w:p w14:paraId="44614B8C" w14:textId="12C9F5D8" w:rsidR="00562326" w:rsidRDefault="00000000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 w:val="22"/>
              <w:lang w:eastAsia="en-GB"/>
            </w:rPr>
          </w:pPr>
          <w:hyperlink w:anchor="_Toc62465633" w:history="1">
            <w:r w:rsidR="00562326" w:rsidRPr="0026100A">
              <w:rPr>
                <w:rStyle w:val="Hyperlink"/>
                <w:noProof/>
              </w:rPr>
              <w:t>4 Access Actioned</w:t>
            </w:r>
            <w:r w:rsidR="00562326">
              <w:rPr>
                <w:noProof/>
                <w:webHidden/>
              </w:rPr>
              <w:tab/>
            </w:r>
            <w:r w:rsidR="00562326">
              <w:rPr>
                <w:noProof/>
                <w:webHidden/>
              </w:rPr>
              <w:fldChar w:fldCharType="begin"/>
            </w:r>
            <w:r w:rsidR="00562326">
              <w:rPr>
                <w:noProof/>
                <w:webHidden/>
              </w:rPr>
              <w:instrText xml:space="preserve"> PAGEREF _Toc62465633 \h </w:instrText>
            </w:r>
            <w:r w:rsidR="00562326">
              <w:rPr>
                <w:noProof/>
                <w:webHidden/>
              </w:rPr>
            </w:r>
            <w:r w:rsidR="00562326">
              <w:rPr>
                <w:noProof/>
                <w:webHidden/>
              </w:rPr>
              <w:fldChar w:fldCharType="separate"/>
            </w:r>
            <w:r w:rsidR="00562326">
              <w:rPr>
                <w:noProof/>
                <w:webHidden/>
              </w:rPr>
              <w:t>5</w:t>
            </w:r>
            <w:r w:rsidR="00562326">
              <w:rPr>
                <w:noProof/>
                <w:webHidden/>
              </w:rPr>
              <w:fldChar w:fldCharType="end"/>
            </w:r>
          </w:hyperlink>
        </w:p>
        <w:p w14:paraId="639C1E56" w14:textId="7987FB89" w:rsidR="00562326" w:rsidRDefault="00000000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 w:val="22"/>
              <w:lang w:eastAsia="en-GB"/>
            </w:rPr>
          </w:pPr>
          <w:hyperlink w:anchor="_Toc62465634" w:history="1">
            <w:r w:rsidR="00562326" w:rsidRPr="0026100A">
              <w:rPr>
                <w:rStyle w:val="Hyperlink"/>
                <w:noProof/>
              </w:rPr>
              <w:t>5 Update the Role Based Access Document</w:t>
            </w:r>
            <w:r w:rsidR="00562326">
              <w:rPr>
                <w:noProof/>
                <w:webHidden/>
              </w:rPr>
              <w:tab/>
            </w:r>
            <w:r w:rsidR="00562326">
              <w:rPr>
                <w:noProof/>
                <w:webHidden/>
              </w:rPr>
              <w:fldChar w:fldCharType="begin"/>
            </w:r>
            <w:r w:rsidR="00562326">
              <w:rPr>
                <w:noProof/>
                <w:webHidden/>
              </w:rPr>
              <w:instrText xml:space="preserve"> PAGEREF _Toc62465634 \h </w:instrText>
            </w:r>
            <w:r w:rsidR="00562326">
              <w:rPr>
                <w:noProof/>
                <w:webHidden/>
              </w:rPr>
            </w:r>
            <w:r w:rsidR="00562326">
              <w:rPr>
                <w:noProof/>
                <w:webHidden/>
              </w:rPr>
              <w:fldChar w:fldCharType="separate"/>
            </w:r>
            <w:r w:rsidR="00562326">
              <w:rPr>
                <w:noProof/>
                <w:webHidden/>
              </w:rPr>
              <w:t>5</w:t>
            </w:r>
            <w:r w:rsidR="00562326">
              <w:rPr>
                <w:noProof/>
                <w:webHidden/>
              </w:rPr>
              <w:fldChar w:fldCharType="end"/>
            </w:r>
          </w:hyperlink>
        </w:p>
        <w:p w14:paraId="7744B955" w14:textId="09824FA1" w:rsidR="00562326" w:rsidRDefault="00000000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 w:val="22"/>
              <w:lang w:eastAsia="en-GB"/>
            </w:rPr>
          </w:pPr>
          <w:hyperlink w:anchor="_Toc62465635" w:history="1">
            <w:r w:rsidR="00562326" w:rsidRPr="0026100A">
              <w:rPr>
                <w:rStyle w:val="Hyperlink"/>
                <w:noProof/>
              </w:rPr>
              <w:t>6 Leavers</w:t>
            </w:r>
            <w:r w:rsidR="00562326">
              <w:rPr>
                <w:noProof/>
                <w:webHidden/>
              </w:rPr>
              <w:tab/>
            </w:r>
            <w:r w:rsidR="00562326">
              <w:rPr>
                <w:noProof/>
                <w:webHidden/>
              </w:rPr>
              <w:fldChar w:fldCharType="begin"/>
            </w:r>
            <w:r w:rsidR="00562326">
              <w:rPr>
                <w:noProof/>
                <w:webHidden/>
              </w:rPr>
              <w:instrText xml:space="preserve"> PAGEREF _Toc62465635 \h </w:instrText>
            </w:r>
            <w:r w:rsidR="00562326">
              <w:rPr>
                <w:noProof/>
                <w:webHidden/>
              </w:rPr>
            </w:r>
            <w:r w:rsidR="00562326">
              <w:rPr>
                <w:noProof/>
                <w:webHidden/>
              </w:rPr>
              <w:fldChar w:fldCharType="separate"/>
            </w:r>
            <w:r w:rsidR="00562326">
              <w:rPr>
                <w:noProof/>
                <w:webHidden/>
              </w:rPr>
              <w:t>5</w:t>
            </w:r>
            <w:r w:rsidR="00562326">
              <w:rPr>
                <w:noProof/>
                <w:webHidden/>
              </w:rPr>
              <w:fldChar w:fldCharType="end"/>
            </w:r>
          </w:hyperlink>
        </w:p>
        <w:p w14:paraId="2286E7E5" w14:textId="56FF27A5" w:rsidR="00562326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 w:val="22"/>
              <w:lang w:eastAsia="en-GB"/>
            </w:rPr>
          </w:pPr>
          <w:hyperlink w:anchor="_Toc62465636" w:history="1">
            <w:r w:rsidR="00562326" w:rsidRPr="0026100A">
              <w:rPr>
                <w:rStyle w:val="Hyperlink"/>
                <w:noProof/>
              </w:rPr>
              <w:t>Process Compliance</w:t>
            </w:r>
            <w:r w:rsidR="00562326">
              <w:rPr>
                <w:noProof/>
                <w:webHidden/>
              </w:rPr>
              <w:tab/>
            </w:r>
            <w:r w:rsidR="00562326">
              <w:rPr>
                <w:noProof/>
                <w:webHidden/>
              </w:rPr>
              <w:fldChar w:fldCharType="begin"/>
            </w:r>
            <w:r w:rsidR="00562326">
              <w:rPr>
                <w:noProof/>
                <w:webHidden/>
              </w:rPr>
              <w:instrText xml:space="preserve"> PAGEREF _Toc62465636 \h </w:instrText>
            </w:r>
            <w:r w:rsidR="00562326">
              <w:rPr>
                <w:noProof/>
                <w:webHidden/>
              </w:rPr>
            </w:r>
            <w:r w:rsidR="00562326">
              <w:rPr>
                <w:noProof/>
                <w:webHidden/>
              </w:rPr>
              <w:fldChar w:fldCharType="separate"/>
            </w:r>
            <w:r w:rsidR="00562326">
              <w:rPr>
                <w:noProof/>
                <w:webHidden/>
              </w:rPr>
              <w:t>6</w:t>
            </w:r>
            <w:r w:rsidR="00562326">
              <w:rPr>
                <w:noProof/>
                <w:webHidden/>
              </w:rPr>
              <w:fldChar w:fldCharType="end"/>
            </w:r>
          </w:hyperlink>
        </w:p>
        <w:p w14:paraId="2C7AF2F7" w14:textId="1ECC5C98" w:rsidR="00562326" w:rsidRDefault="00000000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 w:val="22"/>
              <w:lang w:eastAsia="en-GB"/>
            </w:rPr>
          </w:pPr>
          <w:hyperlink w:anchor="_Toc62465637" w:history="1">
            <w:r w:rsidR="00562326" w:rsidRPr="0026100A">
              <w:rPr>
                <w:rStyle w:val="Hyperlink"/>
                <w:noProof/>
              </w:rPr>
              <w:t>Compliance Measurement</w:t>
            </w:r>
            <w:r w:rsidR="00562326" w:rsidRPr="0026100A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 w:rsidR="00562326">
              <w:rPr>
                <w:noProof/>
                <w:webHidden/>
              </w:rPr>
              <w:tab/>
            </w:r>
            <w:r w:rsidR="00562326">
              <w:rPr>
                <w:noProof/>
                <w:webHidden/>
              </w:rPr>
              <w:fldChar w:fldCharType="begin"/>
            </w:r>
            <w:r w:rsidR="00562326">
              <w:rPr>
                <w:noProof/>
                <w:webHidden/>
              </w:rPr>
              <w:instrText xml:space="preserve"> PAGEREF _Toc62465637 \h </w:instrText>
            </w:r>
            <w:r w:rsidR="00562326">
              <w:rPr>
                <w:noProof/>
                <w:webHidden/>
              </w:rPr>
            </w:r>
            <w:r w:rsidR="00562326">
              <w:rPr>
                <w:noProof/>
                <w:webHidden/>
              </w:rPr>
              <w:fldChar w:fldCharType="separate"/>
            </w:r>
            <w:r w:rsidR="00562326">
              <w:rPr>
                <w:noProof/>
                <w:webHidden/>
              </w:rPr>
              <w:t>6</w:t>
            </w:r>
            <w:r w:rsidR="00562326">
              <w:rPr>
                <w:noProof/>
                <w:webHidden/>
              </w:rPr>
              <w:fldChar w:fldCharType="end"/>
            </w:r>
          </w:hyperlink>
        </w:p>
        <w:p w14:paraId="03C7BF1B" w14:textId="6C1DAF76" w:rsidR="00562326" w:rsidRDefault="00000000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 w:val="22"/>
              <w:lang w:eastAsia="en-GB"/>
            </w:rPr>
          </w:pPr>
          <w:hyperlink w:anchor="_Toc62465638" w:history="1">
            <w:r w:rsidR="00562326" w:rsidRPr="0026100A">
              <w:rPr>
                <w:rStyle w:val="Hyperlink"/>
                <w:noProof/>
              </w:rPr>
              <w:t>Exceptions</w:t>
            </w:r>
            <w:r w:rsidR="00562326" w:rsidRPr="0026100A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 w:rsidR="00562326">
              <w:rPr>
                <w:noProof/>
                <w:webHidden/>
              </w:rPr>
              <w:tab/>
            </w:r>
            <w:r w:rsidR="00562326">
              <w:rPr>
                <w:noProof/>
                <w:webHidden/>
              </w:rPr>
              <w:fldChar w:fldCharType="begin"/>
            </w:r>
            <w:r w:rsidR="00562326">
              <w:rPr>
                <w:noProof/>
                <w:webHidden/>
              </w:rPr>
              <w:instrText xml:space="preserve"> PAGEREF _Toc62465638 \h </w:instrText>
            </w:r>
            <w:r w:rsidR="00562326">
              <w:rPr>
                <w:noProof/>
                <w:webHidden/>
              </w:rPr>
            </w:r>
            <w:r w:rsidR="00562326">
              <w:rPr>
                <w:noProof/>
                <w:webHidden/>
              </w:rPr>
              <w:fldChar w:fldCharType="separate"/>
            </w:r>
            <w:r w:rsidR="00562326">
              <w:rPr>
                <w:noProof/>
                <w:webHidden/>
              </w:rPr>
              <w:t>6</w:t>
            </w:r>
            <w:r w:rsidR="00562326">
              <w:rPr>
                <w:noProof/>
                <w:webHidden/>
              </w:rPr>
              <w:fldChar w:fldCharType="end"/>
            </w:r>
          </w:hyperlink>
        </w:p>
        <w:p w14:paraId="20FB2C54" w14:textId="5CC6DE0B" w:rsidR="00562326" w:rsidRDefault="00000000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 w:val="22"/>
              <w:lang w:eastAsia="en-GB"/>
            </w:rPr>
          </w:pPr>
          <w:hyperlink w:anchor="_Toc62465639" w:history="1">
            <w:r w:rsidR="00562326" w:rsidRPr="0026100A">
              <w:rPr>
                <w:rStyle w:val="Hyperlink"/>
                <w:noProof/>
              </w:rPr>
              <w:t>Non-Compliance</w:t>
            </w:r>
            <w:r w:rsidR="00562326" w:rsidRPr="0026100A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 w:rsidR="00562326">
              <w:rPr>
                <w:noProof/>
                <w:webHidden/>
              </w:rPr>
              <w:tab/>
            </w:r>
            <w:r w:rsidR="00562326">
              <w:rPr>
                <w:noProof/>
                <w:webHidden/>
              </w:rPr>
              <w:fldChar w:fldCharType="begin"/>
            </w:r>
            <w:r w:rsidR="00562326">
              <w:rPr>
                <w:noProof/>
                <w:webHidden/>
              </w:rPr>
              <w:instrText xml:space="preserve"> PAGEREF _Toc62465639 \h </w:instrText>
            </w:r>
            <w:r w:rsidR="00562326">
              <w:rPr>
                <w:noProof/>
                <w:webHidden/>
              </w:rPr>
            </w:r>
            <w:r w:rsidR="00562326">
              <w:rPr>
                <w:noProof/>
                <w:webHidden/>
              </w:rPr>
              <w:fldChar w:fldCharType="separate"/>
            </w:r>
            <w:r w:rsidR="00562326">
              <w:rPr>
                <w:noProof/>
                <w:webHidden/>
              </w:rPr>
              <w:t>6</w:t>
            </w:r>
            <w:r w:rsidR="00562326">
              <w:rPr>
                <w:noProof/>
                <w:webHidden/>
              </w:rPr>
              <w:fldChar w:fldCharType="end"/>
            </w:r>
          </w:hyperlink>
        </w:p>
        <w:p w14:paraId="5EE04ADC" w14:textId="7FE71D2E" w:rsidR="00562326" w:rsidRDefault="00000000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 w:val="22"/>
              <w:lang w:eastAsia="en-GB"/>
            </w:rPr>
          </w:pPr>
          <w:hyperlink w:anchor="_Toc62465640" w:history="1">
            <w:r w:rsidR="00562326" w:rsidRPr="0026100A">
              <w:rPr>
                <w:rStyle w:val="Hyperlink"/>
                <w:noProof/>
              </w:rPr>
              <w:t>Continual Improvement</w:t>
            </w:r>
            <w:r w:rsidR="00562326">
              <w:rPr>
                <w:noProof/>
                <w:webHidden/>
              </w:rPr>
              <w:tab/>
            </w:r>
            <w:r w:rsidR="00562326">
              <w:rPr>
                <w:noProof/>
                <w:webHidden/>
              </w:rPr>
              <w:fldChar w:fldCharType="begin"/>
            </w:r>
            <w:r w:rsidR="00562326">
              <w:rPr>
                <w:noProof/>
                <w:webHidden/>
              </w:rPr>
              <w:instrText xml:space="preserve"> PAGEREF _Toc62465640 \h </w:instrText>
            </w:r>
            <w:r w:rsidR="00562326">
              <w:rPr>
                <w:noProof/>
                <w:webHidden/>
              </w:rPr>
            </w:r>
            <w:r w:rsidR="00562326">
              <w:rPr>
                <w:noProof/>
                <w:webHidden/>
              </w:rPr>
              <w:fldChar w:fldCharType="separate"/>
            </w:r>
            <w:r w:rsidR="00562326">
              <w:rPr>
                <w:noProof/>
                <w:webHidden/>
              </w:rPr>
              <w:t>6</w:t>
            </w:r>
            <w:r w:rsidR="00562326">
              <w:rPr>
                <w:noProof/>
                <w:webHidden/>
              </w:rPr>
              <w:fldChar w:fldCharType="end"/>
            </w:r>
          </w:hyperlink>
        </w:p>
        <w:p w14:paraId="03748EFF" w14:textId="5DA4CA8A" w:rsidR="00FC7F36" w:rsidRDefault="00FC7F36">
          <w:r>
            <w:rPr>
              <w:b/>
              <w:bCs/>
              <w:noProof/>
            </w:rPr>
            <w:lastRenderedPageBreak/>
            <w:fldChar w:fldCharType="end"/>
          </w:r>
        </w:p>
      </w:sdtContent>
    </w:sdt>
    <w:p w14:paraId="3E8382C8" w14:textId="25EB7CE5" w:rsidR="00CE2137" w:rsidRDefault="0054112A" w:rsidP="00CE2137">
      <w:pPr>
        <w:pStyle w:val="Heading1"/>
      </w:pPr>
      <w:bookmarkStart w:id="2" w:name="_Toc62465628"/>
      <w:r>
        <w:t>Starter Leaver Mover Process – System Access</w:t>
      </w:r>
      <w:bookmarkEnd w:id="2"/>
    </w:p>
    <w:p w14:paraId="563CF56B" w14:textId="2D19BC96" w:rsidR="00CE2137" w:rsidRDefault="0054112A" w:rsidP="00CE2137">
      <w:r>
        <w:t xml:space="preserve">The company starter leaver mover process sets out the process for employees. This process supplements that process for access to company systems. </w:t>
      </w:r>
    </w:p>
    <w:p w14:paraId="4F647F10" w14:textId="73EBCCF9" w:rsidR="0054112A" w:rsidRDefault="0054112A" w:rsidP="0054112A">
      <w:pPr>
        <w:pStyle w:val="Heading2"/>
      </w:pPr>
      <w:bookmarkStart w:id="3" w:name="_Toc62465629"/>
      <w:r>
        <w:t>The location of the Starter Leaver Mover System Access Form</w:t>
      </w:r>
      <w:bookmarkEnd w:id="3"/>
    </w:p>
    <w:p w14:paraId="38234F23" w14:textId="4B1E11FD" w:rsidR="0054112A" w:rsidRPr="00087F00" w:rsidRDefault="0054112A" w:rsidP="00CE2137">
      <w:pPr>
        <w:rPr>
          <w:color w:val="1DE800"/>
        </w:rPr>
      </w:pPr>
      <w:r>
        <w:t>The form is located here</w:t>
      </w:r>
      <w:r w:rsidRPr="00087F00">
        <w:rPr>
          <w:color w:val="1DE800"/>
        </w:rPr>
        <w:t xml:space="preserve">: [ provide the network path or url to the location of the form or </w:t>
      </w:r>
      <w:r w:rsidR="00A73612" w:rsidRPr="00087F00">
        <w:rPr>
          <w:color w:val="1DE800"/>
        </w:rPr>
        <w:t>system]</w:t>
      </w:r>
    </w:p>
    <w:p w14:paraId="2B8C4AB3" w14:textId="1A57746E" w:rsidR="0054112A" w:rsidRDefault="0054112A" w:rsidP="0054112A">
      <w:pPr>
        <w:pStyle w:val="Heading2"/>
      </w:pPr>
      <w:bookmarkStart w:id="4" w:name="_Toc62465630"/>
      <w:r>
        <w:t>1 Complete the Starter Leaver Mover System Access Form</w:t>
      </w:r>
      <w:bookmarkEnd w:id="4"/>
    </w:p>
    <w:p w14:paraId="281A5816" w14:textId="417DDFE5" w:rsidR="0054112A" w:rsidRPr="00087F00" w:rsidRDefault="0054112A" w:rsidP="00CE2137">
      <w:pPr>
        <w:rPr>
          <w:color w:val="1DE800"/>
        </w:rPr>
      </w:pPr>
      <w:r>
        <w:t xml:space="preserve">The form is to be completed before a new person starts with the company, when a person moves roles or when a person leaves the business and no longer requires access. The responsibility for completing the form is with </w:t>
      </w:r>
      <w:r w:rsidRPr="00087F00">
        <w:rPr>
          <w:color w:val="1DE800"/>
        </w:rPr>
        <w:t>[the persons line manager].</w:t>
      </w:r>
    </w:p>
    <w:p w14:paraId="69BFB50A" w14:textId="58C9336F" w:rsidR="00E64449" w:rsidRDefault="00025818" w:rsidP="00E64449">
      <w:pPr>
        <w:pStyle w:val="Heading2"/>
      </w:pPr>
      <w:bookmarkStart w:id="5" w:name="_Toc62465631"/>
      <w:r>
        <w:t>2</w:t>
      </w:r>
      <w:r w:rsidR="00E64449">
        <w:t xml:space="preserve"> Submit the Access Request</w:t>
      </w:r>
      <w:bookmarkEnd w:id="5"/>
    </w:p>
    <w:p w14:paraId="5068520F" w14:textId="3771BCC0" w:rsidR="00E64449" w:rsidRDefault="00E64449" w:rsidP="00E64449">
      <w:r>
        <w:t xml:space="preserve">The access request is submitted to: </w:t>
      </w:r>
    </w:p>
    <w:p w14:paraId="2162D2DD" w14:textId="62BA72A8" w:rsidR="00E64449" w:rsidRPr="00087F00" w:rsidRDefault="00E64449" w:rsidP="00E64449">
      <w:pPr>
        <w:rPr>
          <w:color w:val="1DE800"/>
        </w:rPr>
      </w:pPr>
      <w:r w:rsidRPr="00087F00">
        <w:rPr>
          <w:color w:val="1DE800"/>
        </w:rPr>
        <w:t xml:space="preserve">[guidance: describe how the form is submitted for approval. Provide the network drive path or the URL of the ticketing / online system or the name and email address of the person to whom the form is to be </w:t>
      </w:r>
      <w:r w:rsidR="00A73612" w:rsidRPr="00087F00">
        <w:rPr>
          <w:color w:val="1DE800"/>
        </w:rPr>
        <w:t>sent]</w:t>
      </w:r>
      <w:r w:rsidRPr="00087F00">
        <w:rPr>
          <w:color w:val="1DE800"/>
        </w:rPr>
        <w:t xml:space="preserve"> </w:t>
      </w:r>
    </w:p>
    <w:p w14:paraId="70A13546" w14:textId="04FBE2C3" w:rsidR="00025818" w:rsidRDefault="00025818" w:rsidP="00025818">
      <w:pPr>
        <w:pStyle w:val="Heading2"/>
      </w:pPr>
      <w:bookmarkStart w:id="6" w:name="_Toc62465632"/>
      <w:r>
        <w:lastRenderedPageBreak/>
        <w:t>3 Approve Access Request</w:t>
      </w:r>
      <w:bookmarkEnd w:id="6"/>
    </w:p>
    <w:p w14:paraId="7385C11A" w14:textId="554D6E3C" w:rsidR="00025818" w:rsidRPr="00087F00" w:rsidRDefault="00025818" w:rsidP="00025818">
      <w:pPr>
        <w:rPr>
          <w:color w:val="1DE800"/>
        </w:rPr>
      </w:pPr>
      <w:r>
        <w:t>All access is only actioned once approved. The person approving the access cannot be the same person raising the request</w:t>
      </w:r>
      <w:r w:rsidRPr="00087F00">
        <w:rPr>
          <w:color w:val="1DE800"/>
        </w:rPr>
        <w:t xml:space="preserve">. [ guidance: the approver should be the system owner as defined in the asset register or a senior </w:t>
      </w:r>
      <w:r w:rsidR="00A73612" w:rsidRPr="00087F00">
        <w:rPr>
          <w:color w:val="1DE800"/>
        </w:rPr>
        <w:t>manager]</w:t>
      </w:r>
      <w:r w:rsidRPr="00087F00">
        <w:rPr>
          <w:color w:val="1DE800"/>
        </w:rPr>
        <w:t xml:space="preserve">  </w:t>
      </w:r>
    </w:p>
    <w:p w14:paraId="6D4DFA41" w14:textId="579872F1" w:rsidR="00025818" w:rsidRPr="00087F00" w:rsidRDefault="00025818" w:rsidP="00025818">
      <w:pPr>
        <w:rPr>
          <w:color w:val="1DE800"/>
        </w:rPr>
      </w:pPr>
      <w:r>
        <w:t xml:space="preserve">Access </w:t>
      </w:r>
      <w:r w:rsidR="00A73612">
        <w:t>requests</w:t>
      </w:r>
      <w:r>
        <w:t xml:space="preserve"> are approved by </w:t>
      </w:r>
      <w:r w:rsidRPr="00087F00">
        <w:rPr>
          <w:color w:val="1DE800"/>
        </w:rPr>
        <w:t xml:space="preserve">[ person / role or </w:t>
      </w:r>
      <w:r w:rsidR="00A73612" w:rsidRPr="00087F00">
        <w:rPr>
          <w:color w:val="1DE800"/>
        </w:rPr>
        <w:t>department]</w:t>
      </w:r>
      <w:r w:rsidRPr="00087F00">
        <w:rPr>
          <w:color w:val="1DE800"/>
        </w:rPr>
        <w:t xml:space="preserve"> </w:t>
      </w:r>
    </w:p>
    <w:p w14:paraId="30D04387" w14:textId="2EF76EBD" w:rsidR="00E64449" w:rsidRDefault="00025818" w:rsidP="00E64449">
      <w:pPr>
        <w:pStyle w:val="Heading2"/>
      </w:pPr>
      <w:bookmarkStart w:id="7" w:name="_Toc62465633"/>
      <w:r>
        <w:t xml:space="preserve">4 </w:t>
      </w:r>
      <w:r w:rsidR="00E64449">
        <w:t>Access Actioned</w:t>
      </w:r>
      <w:bookmarkEnd w:id="7"/>
    </w:p>
    <w:p w14:paraId="7BB403C7" w14:textId="5B7A3C2B" w:rsidR="00E64449" w:rsidRDefault="00E64449" w:rsidP="00E64449">
      <w:r>
        <w:t xml:space="preserve">The access request is </w:t>
      </w:r>
      <w:r w:rsidR="00A73612">
        <w:t>actioned,</w:t>
      </w:r>
      <w:r>
        <w:t xml:space="preserve"> and access updated by:</w:t>
      </w:r>
    </w:p>
    <w:p w14:paraId="009B2DAD" w14:textId="4F8DDB59" w:rsidR="00E64449" w:rsidRPr="00087F00" w:rsidRDefault="00E64449" w:rsidP="00E64449">
      <w:pPr>
        <w:rPr>
          <w:color w:val="1DE800"/>
        </w:rPr>
      </w:pPr>
      <w:r w:rsidRPr="00087F00">
        <w:rPr>
          <w:color w:val="1DE800"/>
        </w:rPr>
        <w:t xml:space="preserve">[guidance: if this is an outsourced company or supplier then ensure you have an </w:t>
      </w:r>
      <w:r w:rsidR="00A73612" w:rsidRPr="00087F00">
        <w:rPr>
          <w:color w:val="1DE800"/>
        </w:rPr>
        <w:t>up-to-date</w:t>
      </w:r>
      <w:r w:rsidRPr="00087F00">
        <w:rPr>
          <w:color w:val="1DE800"/>
        </w:rPr>
        <w:t xml:space="preserve"> contract in place and provide the company details here. If this is managed internally then provide the </w:t>
      </w:r>
      <w:r w:rsidR="00A73612" w:rsidRPr="00087F00">
        <w:rPr>
          <w:color w:val="1DE800"/>
        </w:rPr>
        <w:t>employee’s</w:t>
      </w:r>
      <w:r w:rsidRPr="00087F00">
        <w:rPr>
          <w:color w:val="1DE800"/>
        </w:rPr>
        <w:t xml:space="preserve"> name and job role. If each system access is managed by different </w:t>
      </w:r>
      <w:r w:rsidR="00A73612" w:rsidRPr="00087F00">
        <w:rPr>
          <w:color w:val="1DE800"/>
        </w:rPr>
        <w:t>people,</w:t>
      </w:r>
      <w:r w:rsidRPr="00087F00">
        <w:rPr>
          <w:color w:val="1DE800"/>
        </w:rPr>
        <w:t xml:space="preserve"> then list the systems here with the contact details per system of who manages access.]</w:t>
      </w:r>
    </w:p>
    <w:p w14:paraId="3E4A0E2D" w14:textId="321E70EF" w:rsidR="00E64449" w:rsidRDefault="00025818" w:rsidP="00E64449">
      <w:pPr>
        <w:pStyle w:val="Heading2"/>
      </w:pPr>
      <w:bookmarkStart w:id="8" w:name="_Toc62465634"/>
      <w:r>
        <w:t xml:space="preserve">5 </w:t>
      </w:r>
      <w:r w:rsidR="00E64449">
        <w:t>Update the Role Based Access Document</w:t>
      </w:r>
      <w:bookmarkEnd w:id="8"/>
    </w:p>
    <w:p w14:paraId="47819D16" w14:textId="171DDA1A" w:rsidR="00E64449" w:rsidRDefault="00E64449" w:rsidP="00E64449">
      <w:r>
        <w:t xml:space="preserve">On receipt of an approved access request, update the Role Based Access Control document. </w:t>
      </w:r>
    </w:p>
    <w:p w14:paraId="6F44CA78" w14:textId="170AC46B" w:rsidR="00E64449" w:rsidRDefault="00025818" w:rsidP="00E64449">
      <w:pPr>
        <w:pStyle w:val="Heading2"/>
      </w:pPr>
      <w:bookmarkStart w:id="9" w:name="_Toc62465635"/>
      <w:r>
        <w:t xml:space="preserve">6 </w:t>
      </w:r>
      <w:r w:rsidR="00E64449">
        <w:t>Leavers</w:t>
      </w:r>
      <w:bookmarkEnd w:id="9"/>
    </w:p>
    <w:p w14:paraId="133AD938" w14:textId="2B58B5AE" w:rsidR="00E64449" w:rsidRDefault="00E64449" w:rsidP="00E64449">
      <w:r>
        <w:t xml:space="preserve">On receipt of a leaver request confirm with the requester the list of systems requiring access removal by consulting and comparing the Role Based Access Control </w:t>
      </w:r>
      <w:r>
        <w:lastRenderedPageBreak/>
        <w:t xml:space="preserve">document. Where additional systems are not recorded on the leaver request, update the leaver request to include those systems. </w:t>
      </w:r>
    </w:p>
    <w:p w14:paraId="053EA12B" w14:textId="0D923780" w:rsidR="00635B05" w:rsidRDefault="00635B05" w:rsidP="00E64449">
      <w:r>
        <w:t xml:space="preserve">There may be a situation where a user </w:t>
      </w:r>
      <w:r w:rsidR="00A73612">
        <w:t>leaves,</w:t>
      </w:r>
      <w:r>
        <w:t xml:space="preserve"> but the access needs to remain active, for example with mailboxes. If this is the </w:t>
      </w:r>
      <w:r w:rsidR="00A73612">
        <w:t>case,</w:t>
      </w:r>
      <w:r>
        <w:t xml:space="preserve"> ensure that the Role Based Access Control document is updated to reflect this and cover this as part of the user access review cycle.</w:t>
      </w:r>
    </w:p>
    <w:p w14:paraId="1FD8C7D8" w14:textId="77777777" w:rsidR="00087F00" w:rsidRDefault="00087F00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32"/>
          <w:szCs w:val="32"/>
        </w:rPr>
      </w:pPr>
      <w:bookmarkStart w:id="10" w:name="_Toc62465636"/>
      <w:r>
        <w:br w:type="page"/>
      </w:r>
    </w:p>
    <w:p w14:paraId="199DB54A" w14:textId="7FBA0EDA" w:rsidR="00CE2137" w:rsidRDefault="00CE2137" w:rsidP="00CE2137">
      <w:pPr>
        <w:pStyle w:val="Heading1"/>
      </w:pPr>
      <w:r>
        <w:lastRenderedPageBreak/>
        <w:t>P</w:t>
      </w:r>
      <w:r w:rsidR="00025818">
        <w:t>rocess</w:t>
      </w:r>
      <w:r>
        <w:t xml:space="preserve"> Compliance</w:t>
      </w:r>
      <w:bookmarkEnd w:id="10"/>
      <w:r>
        <w:t xml:space="preserve"> </w:t>
      </w:r>
    </w:p>
    <w:p w14:paraId="52409147" w14:textId="77777777" w:rsidR="00CE2137" w:rsidRDefault="00CE2137" w:rsidP="00CE2137">
      <w:pPr>
        <w:pStyle w:val="Heading2"/>
        <w:rPr>
          <w:rFonts w:ascii="MS Gothic" w:eastAsia="MS Gothic" w:hAnsi="MS Gothic" w:cs="MS Gothic"/>
        </w:rPr>
      </w:pPr>
      <w:bookmarkStart w:id="11" w:name="_Toc62465637"/>
      <w:r>
        <w:t>Compliance Measurement</w:t>
      </w:r>
      <w:r>
        <w:rPr>
          <w:rFonts w:ascii="MS Gothic" w:eastAsia="MS Gothic" w:hAnsi="MS Gothic" w:cs="MS Gothic" w:hint="eastAsia"/>
        </w:rPr>
        <w:t> </w:t>
      </w:r>
      <w:bookmarkEnd w:id="11"/>
    </w:p>
    <w:p w14:paraId="12122FE1" w14:textId="4B476F1C" w:rsidR="00CE2137" w:rsidRDefault="00CE2137" w:rsidP="00FB0BCA">
      <w:r>
        <w:t xml:space="preserve">The information security management team will verify compliance to this policy through various methods, including but not limited to, business tool reports, internal and external audits, and feedback to the </w:t>
      </w:r>
      <w:r w:rsidR="00025818">
        <w:t>process</w:t>
      </w:r>
      <w:r>
        <w:t xml:space="preserve"> owner. </w:t>
      </w:r>
    </w:p>
    <w:p w14:paraId="5EC39178" w14:textId="77777777" w:rsidR="00CE2137" w:rsidRDefault="00CE2137" w:rsidP="00CE2137">
      <w:pPr>
        <w:pStyle w:val="Heading2"/>
        <w:rPr>
          <w:rFonts w:ascii="MS Gothic" w:eastAsia="MS Gothic" w:hAnsi="MS Gothic" w:cs="MS Gothic"/>
        </w:rPr>
      </w:pPr>
      <w:bookmarkStart w:id="12" w:name="_Toc62465638"/>
      <w:r>
        <w:t>Exceptions</w:t>
      </w:r>
      <w:r>
        <w:rPr>
          <w:rFonts w:ascii="MS Gothic" w:eastAsia="MS Gothic" w:hAnsi="MS Gothic" w:cs="MS Gothic" w:hint="eastAsia"/>
        </w:rPr>
        <w:t> </w:t>
      </w:r>
      <w:bookmarkEnd w:id="12"/>
    </w:p>
    <w:p w14:paraId="0FB0946B" w14:textId="01EA2919" w:rsidR="00CE2137" w:rsidRDefault="00CE2137" w:rsidP="00FB0BCA">
      <w:r>
        <w:t xml:space="preserve">Any exception to the </w:t>
      </w:r>
      <w:r w:rsidR="00025818">
        <w:t xml:space="preserve">process </w:t>
      </w:r>
      <w:r>
        <w:t xml:space="preserve">must be approved and recorded by the Information Security Manager in advance and reported to the Management Review Team. </w:t>
      </w:r>
    </w:p>
    <w:p w14:paraId="043A8EF6" w14:textId="77777777" w:rsidR="00CE2137" w:rsidRDefault="00CE2137" w:rsidP="00CE2137">
      <w:pPr>
        <w:pStyle w:val="Heading2"/>
        <w:rPr>
          <w:rFonts w:ascii="MS Gothic" w:eastAsia="MS Gothic" w:hAnsi="MS Gothic" w:cs="MS Gothic"/>
        </w:rPr>
      </w:pPr>
      <w:bookmarkStart w:id="13" w:name="_Toc62465639"/>
      <w:r>
        <w:t>Non-Compliance</w:t>
      </w:r>
      <w:r>
        <w:rPr>
          <w:rFonts w:ascii="MS Gothic" w:eastAsia="MS Gothic" w:hAnsi="MS Gothic" w:cs="MS Gothic" w:hint="eastAsia"/>
        </w:rPr>
        <w:t> </w:t>
      </w:r>
      <w:bookmarkEnd w:id="13"/>
    </w:p>
    <w:p w14:paraId="558B2EC9" w14:textId="09B33ED1" w:rsidR="00FC7F36" w:rsidRDefault="00CE2137" w:rsidP="00FB0BCA">
      <w:r>
        <w:t xml:space="preserve">An employee found to have violated this </w:t>
      </w:r>
      <w:r w:rsidR="00025818">
        <w:t xml:space="preserve">process </w:t>
      </w:r>
      <w:r>
        <w:t>may be subject to disciplinary action, up to and including termination of employment.</w:t>
      </w:r>
    </w:p>
    <w:p w14:paraId="578EB06E" w14:textId="77777777" w:rsidR="00CE2137" w:rsidRDefault="00CE2137" w:rsidP="00CE2137">
      <w:pPr>
        <w:pStyle w:val="Heading2"/>
      </w:pPr>
      <w:bookmarkStart w:id="14" w:name="_Toc62465640"/>
      <w:r>
        <w:t>Continual Improvement</w:t>
      </w:r>
      <w:bookmarkEnd w:id="14"/>
    </w:p>
    <w:p w14:paraId="39DEF350" w14:textId="658C377B" w:rsidR="00CE2137" w:rsidRDefault="00CE2137" w:rsidP="00562326">
      <w:r>
        <w:t xml:space="preserve">The </w:t>
      </w:r>
      <w:r w:rsidR="00025818">
        <w:t xml:space="preserve">process </w:t>
      </w:r>
      <w:r>
        <w:t>is updated and reviewed as part of the continual improvement process.</w:t>
      </w:r>
    </w:p>
    <w:sectPr w:rsidR="00CE213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369AB" w14:textId="77777777" w:rsidR="005C487D" w:rsidRDefault="005C487D" w:rsidP="00FC7F36">
      <w:pPr>
        <w:spacing w:line="240" w:lineRule="auto"/>
      </w:pPr>
      <w:r>
        <w:separator/>
      </w:r>
    </w:p>
  </w:endnote>
  <w:endnote w:type="continuationSeparator" w:id="0">
    <w:p w14:paraId="22927A8C" w14:textId="77777777" w:rsidR="005C487D" w:rsidRDefault="005C487D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7B121" w14:textId="77777777" w:rsidR="00087F00" w:rsidRPr="00BB5374" w:rsidRDefault="00087F00" w:rsidP="00087F00">
    <w:pPr>
      <w:pStyle w:val="Footer"/>
      <w:jc w:val="center"/>
      <w:rPr>
        <w:rFonts w:cstheme="minorHAnsi"/>
        <w:sz w:val="20"/>
        <w:szCs w:val="20"/>
        <w:lang w:val="en-US"/>
      </w:rPr>
    </w:pPr>
    <w:r w:rsidRPr="00BB5374">
      <w:rPr>
        <w:sz w:val="20"/>
        <w:szCs w:val="20"/>
      </w:rPr>
      <w:t>Last Reviewed:</w:t>
    </w:r>
    <w:r w:rsidRPr="00E26DB6">
      <w:rPr>
        <w:color w:val="000000" w:themeColor="text1"/>
        <w:sz w:val="20"/>
        <w:szCs w:val="20"/>
      </w:rPr>
      <w:t xml:space="preserve"> </w:t>
    </w:r>
    <w:r>
      <w:rPr>
        <w:color w:val="000000" w:themeColor="text1"/>
        <w:sz w:val="20"/>
        <w:szCs w:val="20"/>
      </w:rPr>
      <w:t>[Last Reviewed]</w:t>
    </w:r>
    <w:r w:rsidRPr="00BB5374">
      <w:rPr>
        <w:rFonts w:cstheme="minorHAnsi"/>
        <w:sz w:val="20"/>
        <w:szCs w:val="20"/>
      </w:rPr>
      <w:ptab w:relativeTo="margin" w:alignment="right" w:leader="none"/>
    </w:r>
    <w:r w:rsidRPr="00BB5374">
      <w:rPr>
        <w:rFonts w:cstheme="minorHAnsi"/>
        <w:sz w:val="20"/>
        <w:szCs w:val="20"/>
        <w:lang w:val="en-US"/>
      </w:rPr>
      <w:t xml:space="preserve"> Page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PAGE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</w:t>
    </w:r>
    <w:r w:rsidRPr="00BB5374">
      <w:rPr>
        <w:rFonts w:cstheme="minorHAnsi"/>
        <w:sz w:val="20"/>
        <w:szCs w:val="20"/>
        <w:lang w:val="en-US"/>
      </w:rPr>
      <w:fldChar w:fldCharType="end"/>
    </w:r>
    <w:r w:rsidRPr="00BB5374">
      <w:rPr>
        <w:rFonts w:cstheme="minorHAnsi"/>
        <w:sz w:val="20"/>
        <w:szCs w:val="20"/>
        <w:lang w:val="en-US"/>
      </w:rPr>
      <w:t xml:space="preserve"> of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NUMPAGES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5</w:t>
    </w:r>
    <w:r w:rsidRPr="00BB5374">
      <w:rPr>
        <w:rFonts w:cstheme="minorHAnsi"/>
        <w:sz w:val="20"/>
        <w:szCs w:val="20"/>
        <w:lang w:val="en-US"/>
      </w:rPr>
      <w:fldChar w:fldCharType="end"/>
    </w:r>
  </w:p>
  <w:p w14:paraId="5FE3215E" w14:textId="77777777" w:rsidR="00087F00" w:rsidRPr="00BB5374" w:rsidRDefault="00087F00" w:rsidP="00087F00">
    <w:pPr>
      <w:pStyle w:val="Footer"/>
      <w:tabs>
        <w:tab w:val="clear" w:pos="9026"/>
      </w:tabs>
      <w:jc w:val="left"/>
      <w:rPr>
        <w:rFonts w:cstheme="minorHAnsi"/>
        <w:sz w:val="20"/>
        <w:szCs w:val="20"/>
        <w:lang w:val="en-US"/>
      </w:rPr>
    </w:pPr>
    <w:r>
      <w:rPr>
        <w:sz w:val="20"/>
        <w:szCs w:val="20"/>
      </w:rPr>
      <w:t>Document</w:t>
    </w:r>
    <w:r w:rsidRPr="00BB5374">
      <w:rPr>
        <w:sz w:val="20"/>
        <w:szCs w:val="20"/>
      </w:rPr>
      <w:t xml:space="preserve"> Owner: </w:t>
    </w:r>
    <w:r>
      <w:rPr>
        <w:color w:val="000000" w:themeColor="text1"/>
        <w:sz w:val="20"/>
        <w:szCs w:val="20"/>
      </w:rPr>
      <w:t>[Document Owner]</w:t>
    </w:r>
    <w:r>
      <w:rPr>
        <w:color w:val="000000" w:themeColor="text1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F7352" w14:textId="77777777" w:rsidR="005C487D" w:rsidRDefault="005C487D" w:rsidP="00FC7F36">
      <w:pPr>
        <w:spacing w:line="240" w:lineRule="auto"/>
      </w:pPr>
      <w:r>
        <w:separator/>
      </w:r>
    </w:p>
  </w:footnote>
  <w:footnote w:type="continuationSeparator" w:id="0">
    <w:p w14:paraId="624FE698" w14:textId="77777777" w:rsidR="005C487D" w:rsidRDefault="005C487D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31D76" w14:textId="46C3BA60" w:rsidR="00087F00" w:rsidRDefault="00087F00" w:rsidP="00087F00">
    <w:pPr>
      <w:pStyle w:val="Head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171A08F" wp14:editId="2F2970DB">
          <wp:simplePos x="0" y="0"/>
          <wp:positionH relativeFrom="margin">
            <wp:posOffset>-99695</wp:posOffset>
          </wp:positionH>
          <wp:positionV relativeFrom="paragraph">
            <wp:posOffset>107478</wp:posOffset>
          </wp:positionV>
          <wp:extent cx="1462405" cy="440055"/>
          <wp:effectExtent l="0" t="0" r="0" b="4445"/>
          <wp:wrapTight wrapText="bothSides">
            <wp:wrapPolygon edited="0">
              <wp:start x="0" y="0"/>
              <wp:lineTo x="0" y="21195"/>
              <wp:lineTo x="21384" y="21195"/>
              <wp:lineTo x="21384" y="0"/>
              <wp:lineTo x="0" y="0"/>
            </wp:wrapPolygon>
          </wp:wrapTight>
          <wp:docPr id="2" name="Picture 2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2405" cy="440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sdt>
      <w:sdtPr>
        <w:rPr>
          <w:sz w:val="20"/>
          <w:szCs w:val="20"/>
        </w:rPr>
        <w:alias w:val="Title"/>
        <w:tag w:val=""/>
        <w:id w:val="-2127848096"/>
        <w:placeholder>
          <w:docPart w:val="ABC6579A7E482343BCAA1B4C3CAEBF9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sz w:val="20"/>
            <w:szCs w:val="20"/>
          </w:rPr>
          <w:t>Starter Leaver Mover Process: System Access Process</w:t>
        </w:r>
      </w:sdtContent>
    </w:sdt>
  </w:p>
  <w:p w14:paraId="2F7E2530" w14:textId="77777777" w:rsidR="00087F00" w:rsidRDefault="00087F00" w:rsidP="00087F00">
    <w:pPr>
      <w:pStyle w:val="Header"/>
      <w:jc w:val="right"/>
      <w:rPr>
        <w:sz w:val="20"/>
        <w:szCs w:val="20"/>
      </w:rPr>
    </w:pPr>
    <w:r w:rsidRPr="00BB5374">
      <w:rPr>
        <w:sz w:val="20"/>
        <w:szCs w:val="20"/>
      </w:rPr>
      <w:tab/>
      <w:t>Version</w:t>
    </w:r>
    <w:r>
      <w:rPr>
        <w:sz w:val="20"/>
        <w:szCs w:val="20"/>
      </w:rPr>
      <w:t>: [Version Number] Classification: Internal</w:t>
    </w:r>
    <w:r w:rsidRPr="00BB5374">
      <w:rPr>
        <w:sz w:val="20"/>
        <w:szCs w:val="20"/>
      </w:rPr>
      <w:t xml:space="preserve"> </w:t>
    </w:r>
  </w:p>
  <w:p w14:paraId="15657CCE" w14:textId="77777777" w:rsidR="00087F00" w:rsidRDefault="00087F00" w:rsidP="00087F00">
    <w:pPr>
      <w:pStyle w:val="Header"/>
      <w:jc w:val="righ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EB2"/>
    <w:rsid w:val="00025818"/>
    <w:rsid w:val="0004472E"/>
    <w:rsid w:val="00087F00"/>
    <w:rsid w:val="000C36D2"/>
    <w:rsid w:val="000E4947"/>
    <w:rsid w:val="001A5BB8"/>
    <w:rsid w:val="00230BD1"/>
    <w:rsid w:val="00235EB2"/>
    <w:rsid w:val="0033057B"/>
    <w:rsid w:val="00411E04"/>
    <w:rsid w:val="004346F6"/>
    <w:rsid w:val="00435537"/>
    <w:rsid w:val="00471592"/>
    <w:rsid w:val="004C7649"/>
    <w:rsid w:val="004D411C"/>
    <w:rsid w:val="0054112A"/>
    <w:rsid w:val="00562326"/>
    <w:rsid w:val="0057049B"/>
    <w:rsid w:val="00575D0F"/>
    <w:rsid w:val="005C487D"/>
    <w:rsid w:val="00635B05"/>
    <w:rsid w:val="006C1BC7"/>
    <w:rsid w:val="006E0D07"/>
    <w:rsid w:val="00723E58"/>
    <w:rsid w:val="0087611C"/>
    <w:rsid w:val="00923A64"/>
    <w:rsid w:val="009D7C26"/>
    <w:rsid w:val="00A264BD"/>
    <w:rsid w:val="00A418B5"/>
    <w:rsid w:val="00A71201"/>
    <w:rsid w:val="00A73612"/>
    <w:rsid w:val="00AE2B2B"/>
    <w:rsid w:val="00B55C04"/>
    <w:rsid w:val="00BB5374"/>
    <w:rsid w:val="00C57872"/>
    <w:rsid w:val="00CD6C87"/>
    <w:rsid w:val="00CE2137"/>
    <w:rsid w:val="00E16585"/>
    <w:rsid w:val="00E26DB6"/>
    <w:rsid w:val="00E64449"/>
    <w:rsid w:val="00E81BCB"/>
    <w:rsid w:val="00F65B38"/>
    <w:rsid w:val="00FB0BCA"/>
    <w:rsid w:val="00FB13B4"/>
    <w:rsid w:val="00FC0862"/>
    <w:rsid w:val="00FC7F36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99F14"/>
  <w15:chartTrackingRefBased/>
  <w15:docId w15:val="{01D7FE3D-6C79-4633-A5DD-6DB2E2522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64C"/>
    <w:pPr>
      <w:keepNext/>
      <w:keepLines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364C"/>
    <w:pPr>
      <w:keepNext/>
      <w:keepLines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5537"/>
    <w:pPr>
      <w:keepNext/>
      <w:keepLines/>
      <w:outlineLvl w:val="2"/>
    </w:pPr>
    <w:rPr>
      <w:rFonts w:eastAsiaTheme="majorEastAsia" w:cstheme="majorBidi"/>
      <w:b/>
      <w:color w:val="000000" w:themeColor="text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FF364C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uar\Dropbox%20(Personal)\0%20-%20Tom%20Barker%20Ltd\2%20-%20Product\Templates\Information%20Security%20Policy%20Template%20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39238FC0FA3814AA113732D131016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E636E5-7928-A640-A308-FFBC95EF56C5}"/>
      </w:docPartPr>
      <w:docPartBody>
        <w:p w:rsidR="00BC47AA" w:rsidRDefault="00995E7D" w:rsidP="00995E7D">
          <w:pPr>
            <w:pStyle w:val="A39238FC0FA3814AA113732D131016A5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634A7277CC9FDC43938896C89578D3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D0D9DA-D37A-F64D-9AD3-E7E8CF0B51BB}"/>
      </w:docPartPr>
      <w:docPartBody>
        <w:p w:rsidR="00BC47AA" w:rsidRDefault="00995E7D" w:rsidP="00995E7D">
          <w:pPr>
            <w:pStyle w:val="634A7277CC9FDC43938896C89578D31C"/>
          </w:pPr>
          <w:r w:rsidRPr="00A62DA5">
            <w:rPr>
              <w:rStyle w:val="PlaceholderText"/>
            </w:rPr>
            <w:t>[Subject]</w:t>
          </w:r>
        </w:p>
      </w:docPartBody>
    </w:docPart>
    <w:docPart>
      <w:docPartPr>
        <w:name w:val="ABC6579A7E482343BCAA1B4C3CAEBF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35831C-7CF6-C441-974C-65D23E004D33}"/>
      </w:docPartPr>
      <w:docPartBody>
        <w:p w:rsidR="00000000" w:rsidRDefault="00383C11" w:rsidP="00383C11">
          <w:pPr>
            <w:pStyle w:val="ABC6579A7E482343BCAA1B4C3CAEBF9A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E5F"/>
    <w:rsid w:val="00383C11"/>
    <w:rsid w:val="0073460C"/>
    <w:rsid w:val="00995E7D"/>
    <w:rsid w:val="00BC47AA"/>
    <w:rsid w:val="00C45E5F"/>
    <w:rsid w:val="00CD5908"/>
    <w:rsid w:val="00E9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3C11"/>
    <w:rPr>
      <w:color w:val="808080"/>
    </w:rPr>
  </w:style>
  <w:style w:type="paragraph" w:customStyle="1" w:styleId="A39238FC0FA3814AA113732D131016A5">
    <w:name w:val="A39238FC0FA3814AA113732D131016A5"/>
    <w:rsid w:val="00995E7D"/>
    <w:pPr>
      <w:spacing w:after="0" w:line="240" w:lineRule="auto"/>
    </w:pPr>
    <w:rPr>
      <w:sz w:val="24"/>
      <w:szCs w:val="24"/>
    </w:rPr>
  </w:style>
  <w:style w:type="paragraph" w:customStyle="1" w:styleId="634A7277CC9FDC43938896C89578D31C">
    <w:name w:val="634A7277CC9FDC43938896C89578D31C"/>
    <w:rsid w:val="00995E7D"/>
    <w:pPr>
      <w:spacing w:after="0" w:line="240" w:lineRule="auto"/>
    </w:pPr>
    <w:rPr>
      <w:sz w:val="24"/>
      <w:szCs w:val="24"/>
    </w:rPr>
  </w:style>
  <w:style w:type="paragraph" w:customStyle="1" w:styleId="A98CA42239D62F4BA1945B551328FD2A">
    <w:name w:val="A98CA42239D62F4BA1945B551328FD2A"/>
    <w:rsid w:val="00995E7D"/>
    <w:pPr>
      <w:spacing w:after="0" w:line="240" w:lineRule="auto"/>
    </w:pPr>
    <w:rPr>
      <w:sz w:val="24"/>
      <w:szCs w:val="24"/>
    </w:rPr>
  </w:style>
  <w:style w:type="paragraph" w:customStyle="1" w:styleId="ABC6579A7E482343BCAA1B4C3CAEBF9A">
    <w:name w:val="ABC6579A7E482343BCAA1B4C3CAEBF9A"/>
    <w:rsid w:val="00383C11"/>
    <w:pPr>
      <w:spacing w:after="0" w:line="240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86767-28F5-1743-888C-4AAC61ED7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C:\Users\stuar\Dropbox (Personal)\0 - Tom Barker Ltd\2 - Product\Templates\Information Security Policy Template 2.dotx</Template>
  <TotalTime>2</TotalTime>
  <Pages>7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[Document Title]</vt:lpstr>
    </vt:vector>
  </TitlesOfParts>
  <Manager/>
  <Company>[Company]</Company>
  <LinksUpToDate>false</LinksUpToDate>
  <CharactersWithSpaces>4692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Starter Leaver Mover Process: System Access Process</dc:title>
  <dc:subject>System Access</dc:subject>
  <dc:creator>Stuart Barker</dc:creator>
  <cp:keywords/>
  <dc:description/>
  <cp:lastModifiedBy>Stuart Barker</cp:lastModifiedBy>
  <cp:revision>7</cp:revision>
  <cp:lastPrinted>2019-06-24T11:15:00Z</cp:lastPrinted>
  <dcterms:created xsi:type="dcterms:W3CDTF">2021-01-25T09:47:00Z</dcterms:created>
  <dcterms:modified xsi:type="dcterms:W3CDTF">2022-11-05T16:02:00Z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